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328E" w:rsidRDefault="006F1028">
      <w:pPr>
        <w:pStyle w:val="NormalnyWeb"/>
        <w:shd w:val="clear" w:color="auto" w:fill="FFFFFF"/>
        <w:spacing w:before="0"/>
        <w:jc w:val="center"/>
      </w:pPr>
      <w:bookmarkStart w:id="0" w:name="_GoBack"/>
      <w:bookmarkEnd w:id="0"/>
      <w:r>
        <w:rPr>
          <w:rStyle w:val="Pogrubienie"/>
          <w:rFonts w:ascii="Aptos Display" w:hAnsi="Aptos Display"/>
          <w:color w:val="000000"/>
          <w:sz w:val="30"/>
          <w:szCs w:val="30"/>
        </w:rPr>
        <w:t>Zestawienie konkursów i osiągnieć</w:t>
      </w:r>
    </w:p>
    <w:p w:rsidR="007C328E" w:rsidRDefault="006F1028">
      <w:pPr>
        <w:pStyle w:val="NormalnyWeb"/>
        <w:shd w:val="clear" w:color="auto" w:fill="FFFFFF"/>
        <w:jc w:val="center"/>
      </w:pPr>
      <w:r>
        <w:rPr>
          <w:rStyle w:val="Pogrubienie"/>
          <w:rFonts w:ascii="Aptos Display" w:hAnsi="Aptos Display"/>
          <w:color w:val="000000"/>
          <w:sz w:val="30"/>
          <w:szCs w:val="30"/>
        </w:rPr>
        <w:t>uczniów Szkoły Podstawowej im. Wincentego Minierskiego w Jedliczu</w:t>
      </w:r>
    </w:p>
    <w:p w:rsidR="007C328E" w:rsidRDefault="006F1028">
      <w:pPr>
        <w:pStyle w:val="NormalnyWeb"/>
        <w:shd w:val="clear" w:color="auto" w:fill="FFFFFF"/>
        <w:jc w:val="center"/>
      </w:pPr>
      <w:r>
        <w:rPr>
          <w:rStyle w:val="Pogrubienie"/>
          <w:rFonts w:ascii="Aptos Display" w:hAnsi="Aptos Display"/>
          <w:color w:val="000000"/>
          <w:sz w:val="30"/>
          <w:szCs w:val="30"/>
        </w:rPr>
        <w:t>w roku szkolnym 2024-2025</w:t>
      </w:r>
    </w:p>
    <w:p w:rsidR="007C328E" w:rsidRDefault="006F1028">
      <w:pPr>
        <w:pStyle w:val="NormalnyWeb"/>
        <w:shd w:val="clear" w:color="auto" w:fill="FFFFFF"/>
        <w:rPr>
          <w:rFonts w:ascii="Fira Sans Condensed" w:hAnsi="Fira Sans Condensed"/>
          <w:color w:val="000000"/>
          <w:sz w:val="30"/>
          <w:szCs w:val="30"/>
        </w:rPr>
      </w:pPr>
      <w:r>
        <w:rPr>
          <w:rFonts w:ascii="Fira Sans Condensed" w:hAnsi="Fira Sans Condensed"/>
          <w:color w:val="000000"/>
          <w:sz w:val="30"/>
          <w:szCs w:val="30"/>
        </w:rPr>
        <w:t> </w:t>
      </w:r>
    </w:p>
    <w:tbl>
      <w:tblPr>
        <w:tblW w:w="1045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13"/>
        <w:gridCol w:w="3941"/>
        <w:gridCol w:w="1578"/>
        <w:gridCol w:w="4324"/>
      </w:tblGrid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</w:pPr>
            <w:r>
              <w:rPr>
                <w:rFonts w:ascii="Aptos Display" w:hAnsi="Aptos Display"/>
                <w:b/>
                <w:bCs/>
                <w:color w:val="000000"/>
                <w:sz w:val="30"/>
                <w:szCs w:val="30"/>
              </w:rPr>
              <w:t>L</w:t>
            </w:r>
            <w:r>
              <w:rPr>
                <w:rFonts w:ascii="Aptos Display" w:hAnsi="Aptos Display"/>
                <w:b/>
                <w:bCs/>
                <w:color w:val="000000"/>
              </w:rPr>
              <w:t>p</w:t>
            </w:r>
            <w:r>
              <w:rPr>
                <w:rFonts w:ascii="Aptos Display" w:hAnsi="Aptos Display"/>
                <w:b/>
                <w:bCs/>
              </w:rPr>
              <w:t>.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</w:pPr>
            <w:r>
              <w:rPr>
                <w:rFonts w:ascii="Aptos Display" w:hAnsi="Aptos Display"/>
                <w:b/>
                <w:bCs/>
                <w:color w:val="000000"/>
                <w:sz w:val="30"/>
                <w:szCs w:val="30"/>
              </w:rPr>
              <w:t>Konkurs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</w:pPr>
            <w:r>
              <w:rPr>
                <w:rFonts w:ascii="Aptos Display" w:hAnsi="Aptos Display"/>
                <w:b/>
                <w:bCs/>
                <w:color w:val="000000"/>
                <w:sz w:val="30"/>
                <w:szCs w:val="30"/>
              </w:rPr>
              <w:t>Data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</w:pPr>
            <w:r>
              <w:rPr>
                <w:rFonts w:ascii="Aptos Display" w:hAnsi="Aptos Display"/>
                <w:b/>
                <w:bCs/>
                <w:color w:val="000000"/>
                <w:sz w:val="30"/>
                <w:szCs w:val="30"/>
              </w:rPr>
              <w:t>Miejsce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 xml:space="preserve">Gminne eliminacje do XVII </w:t>
            </w:r>
            <w:r>
              <w:rPr>
                <w:rFonts w:ascii="Aptos Display" w:hAnsi="Aptos Display"/>
                <w:b/>
                <w:bCs/>
                <w:color w:val="000000"/>
              </w:rPr>
              <w:t>Powiatowego Konkursu Polskiej Pieśni Patriotycznej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22.10.2024r.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</w:pPr>
            <w:r>
              <w:rPr>
                <w:rFonts w:ascii="Aptos" w:hAnsi="Aptos"/>
                <w:b/>
                <w:bCs/>
              </w:rPr>
              <w:t xml:space="preserve">III m. </w:t>
            </w:r>
            <w:r>
              <w:rPr>
                <w:rFonts w:ascii="Aptos" w:hAnsi="Aptos"/>
              </w:rPr>
              <w:t>– Adrian Janas – kl. V 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</w:pPr>
            <w:r>
              <w:rPr>
                <w:rFonts w:ascii="Aptos Display" w:hAnsi="Aptos Display"/>
                <w:b/>
                <w:bCs/>
                <w:color w:val="000000"/>
              </w:rPr>
              <w:t>Gminne eliminacje Ogólnopolskiego Strażackiego Konkursu Plastycznego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25.10.2024r.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I – IV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Aleksandra Szymbara – kl. III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V – VIII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</w:t>
            </w:r>
            <w:r>
              <w:rPr>
                <w:b/>
                <w:bCs/>
                <w:sz w:val="24"/>
                <w:szCs w:val="24"/>
              </w:rPr>
              <w:t xml:space="preserve"> m. </w:t>
            </w:r>
            <w:r>
              <w:rPr>
                <w:sz w:val="24"/>
                <w:szCs w:val="24"/>
              </w:rPr>
              <w:t>– Antonina Wrona – kl. VII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Wyróżnienia: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Gabriela Nocek – kl. V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Dorian Kobak – kl. V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Wiktoria Buczyńska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XVII Powiatowy Konkurs Pieśni Patriotycznej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28.10.2024r.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Adrian Janas – kl. 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 xml:space="preserve">XXIX edycja konkursu poezji </w:t>
            </w:r>
            <w:r>
              <w:rPr>
                <w:rFonts w:ascii="Aptos Display" w:hAnsi="Aptos Display"/>
                <w:b/>
                <w:bCs/>
                <w:color w:val="000000"/>
              </w:rPr>
              <w:t>współczesnej autorstwa Bronisławy Betlej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29.10.2024r.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Anna Bielawka – kl. VIII 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Konkurs wiedzy o państwach niemieckojęzycznych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30.10.2024r.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Szymon Mikuś – kl. VII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Tomasz Mastalerz – kl. VIII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Kacper Waluś – kl. </w:t>
            </w:r>
            <w:r>
              <w:rPr>
                <w:sz w:val="24"/>
                <w:szCs w:val="24"/>
              </w:rPr>
              <w:t>VIII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Aleksandra Wrona – kl. VII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Kacper Rozpara – kl. VIII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Liga Lektur Szkolnych „Akademia Pana Kleksa”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31.10.2024r.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Milena Sitek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Dawid Stój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Gaja Krok – kl. IV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</w:pPr>
            <w:r>
              <w:rPr>
                <w:sz w:val="24"/>
                <w:szCs w:val="24"/>
              </w:rPr>
              <w:t>Miłosz Głowacki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 kl. IV c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Szkolny konkurs poezji patriotycznej dla najmłodszych uczniów naszej szkoły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31.10.2024r.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</w:t>
            </w: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pl-PL"/>
              </w:rPr>
              <w:t>Anna Voitenko – kl. I b</w:t>
            </w:r>
          </w:p>
          <w:p w:rsidR="007C328E" w:rsidRDefault="006F1028">
            <w:pPr>
              <w:spacing w:after="0"/>
              <w:rPr>
                <w:rFonts w:eastAsia="Times New Roman"/>
                <w:color w:val="000000"/>
                <w:kern w:val="0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color w:val="000000"/>
                <w:kern w:val="0"/>
                <w:sz w:val="24"/>
                <w:szCs w:val="24"/>
                <w:lang w:eastAsia="pl-PL"/>
              </w:rPr>
              <w:t xml:space="preserve">            Karol Sokołowski – kl. 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Julia Urbanik – kl. III a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             </w:t>
            </w:r>
            <w:r>
              <w:rPr>
                <w:sz w:val="24"/>
                <w:szCs w:val="24"/>
              </w:rPr>
              <w:t>Bartłomiej Wróbel – kl. 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Józef Cieślik – kl. III c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Aleksandra Krzysztyniak – kl. 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Martyna Buczyńska – kl. 0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Olimpiada Zdrowia Polskiego Czerwonego Krzyża z Biedronką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13.11.2024r.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Zwycięzca: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Karol </w:t>
            </w:r>
            <w:r>
              <w:rPr>
                <w:sz w:val="24"/>
                <w:szCs w:val="24"/>
              </w:rPr>
              <w:t>Winiarski – kl. VII b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9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Gminne eliminacje Podkarpackiego Konkursu Literatury i Dzieci pod hasłem „Duszki, skrzaty, krasnoludki…”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15.11.2024r.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Karolina Buczyńska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Wyróżnienia: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Zianna Żurawiak -  kl. IV a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Emilia Kiełtyka – kl. IV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Alicja Nowotyńska – kl. IV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Kornelia Wilk – kl. 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10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VIII edycja Wojewódzkiego Konkursu „Jesienią góry są najszczersze”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21.11.2024r.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Alicja Nowotyńska – kl. IV b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XVII Powiatowy Przegląd Piosenki Obcojęzycznej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22.11.2024r.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Adrian Janas – kl. V 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Liga Lektur Szkolnych „Hobbit, czyli tam i z powrotem”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26.11.2024r.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Zuzanna Stój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Tymoteusz Kret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Maja Macnar – kl. VI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Karol Pychyński – kl. VI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Rejonowe eliminacje  Podkarpackiego Konkursu Literatury i Dzieci pod hasłem „Duszki, skrzaty, krasnoludki…”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27.11.2024r.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</w:pPr>
            <w:r>
              <w:rPr>
                <w:sz w:val="24"/>
                <w:szCs w:val="24"/>
              </w:rPr>
              <w:t>Karolina Buczyńska – kl. V 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Konkurs Plastyczny „Kiedy myślę Polska ...”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27.11.2024r.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Alicja Nowotyńska – </w:t>
            </w:r>
            <w:r>
              <w:rPr>
                <w:sz w:val="24"/>
                <w:szCs w:val="24"/>
              </w:rPr>
              <w:t>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Julia Strączek – kl. VI b</w:t>
            </w:r>
          </w:p>
          <w:p w:rsidR="007C328E" w:rsidRDefault="007C328E">
            <w:pPr>
              <w:spacing w:after="0"/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Liga lektur szkolnych „Chłopcy z Placu Broni”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03.12.2024r.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Kornelia Wilk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Gabriel Schneider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Mateusz Tuleja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Tymon Ordyna – kl. 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7C328E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Gminny Konkurs na Najładniejszą Kartkę Bożonarodzeniową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06.12.2024r.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 aequo</w:t>
            </w:r>
            <w:r>
              <w:rPr>
                <w:sz w:val="24"/>
                <w:szCs w:val="24"/>
              </w:rPr>
              <w:t xml:space="preserve"> – Aleksandra Garbacik –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kl. V IIb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ex aequo</w:t>
            </w:r>
            <w:r>
              <w:rPr>
                <w:sz w:val="24"/>
                <w:szCs w:val="24"/>
              </w:rPr>
              <w:t xml:space="preserve">  – Antonina Wrona – kl. VII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Wyróżnienia: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Milena Malik – kl. VII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Emilia Krychta – kl. V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Oliwier Matejek – </w:t>
            </w:r>
            <w:r>
              <w:rPr>
                <w:sz w:val="24"/>
                <w:szCs w:val="24"/>
              </w:rPr>
              <w:t>kl. V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17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Hufcowy Festiwal Piosenki ,,Wspomnienia ciepłych dni”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07.12.2024r.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11 gromada zuchowa „Laskowe Orzeszki” z Jedlicza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Liga Lektur Szkolnych „Mikołajek”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12.12.2024r.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Dawid Stój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- Karol Głowacki – kl. IV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</w:t>
            </w:r>
            <w:r>
              <w:rPr>
                <w:b/>
                <w:bCs/>
                <w:sz w:val="24"/>
                <w:szCs w:val="24"/>
              </w:rPr>
              <w:t>m.</w:t>
            </w:r>
            <w:r>
              <w:rPr>
                <w:sz w:val="24"/>
                <w:szCs w:val="24"/>
              </w:rPr>
              <w:t xml:space="preserve"> – Miłosz Głowacki – kl. IV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Zofia Leniek – kl. IV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19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Liga Lektur Szkolnych „Opowieść wigilijna”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17.12.2024r.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Zuzanna Stój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Oliwia Kiełtyka – kl. VI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Mikołaj Jaźwiecki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Franciszek Stasiczak – kl. VI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20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Gminny Konkurs Plastyczny „Świąteczne Anioły”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19.12.2024r.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I – III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 . </w:t>
            </w:r>
            <w:r>
              <w:rPr>
                <w:sz w:val="24"/>
                <w:szCs w:val="24"/>
              </w:rPr>
              <w:t>– Joanna Kobak – kl. III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Maja Dąbrowska – kl. II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Fabian Sanocki – kl. III a</w:t>
            </w:r>
          </w:p>
          <w:p w:rsidR="007C328E" w:rsidRDefault="006F1028">
            <w:pPr>
              <w:shd w:val="clear" w:color="auto" w:fill="FFFFFF"/>
              <w:suppressAutoHyphens w:val="0"/>
              <w:spacing w:before="100" w:after="100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Klasy IV – VIII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Nadia Lichoń – kl. </w:t>
            </w:r>
            <w:r>
              <w:rPr>
                <w:sz w:val="24"/>
                <w:szCs w:val="24"/>
              </w:rPr>
              <w:t>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Mateusz Tuleja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Zuzanna Peszko – kl. V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Oliwia Kiełtyka  - kl. VI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Maja Trybus – kl. VI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21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Szkolny Konkurs na Najpiękniejszy Stroik Świąteczny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19.12.2024r.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Karol Sokołowski– kl. II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Marcel </w:t>
            </w:r>
            <w:r>
              <w:rPr>
                <w:sz w:val="24"/>
                <w:szCs w:val="24"/>
              </w:rPr>
              <w:t>Radoń – kl. 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Anna Lorens – kl. 0 a</w:t>
            </w:r>
          </w:p>
          <w:p w:rsidR="007C328E" w:rsidRDefault="006F1028">
            <w:pPr>
              <w:spacing w:after="0"/>
            </w:pPr>
            <w:r>
              <w:t xml:space="preserve">               Kamil Wojnar – kl. 0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Maria Wolanin – kl. I b</w:t>
            </w:r>
          </w:p>
          <w:p w:rsidR="007C328E" w:rsidRDefault="006F1028">
            <w:pPr>
              <w:spacing w:after="0"/>
            </w:pPr>
            <w:r>
              <w:t xml:space="preserve">                 Maja Dąbrowska – kl. 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Oskar Bondaronek – kl. 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Zofia Jamrogiewicz  - kl. 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Julia Kozubal – kl. II</w:t>
            </w:r>
            <w:r>
              <w:rPr>
                <w:sz w:val="24"/>
                <w:szCs w:val="24"/>
              </w:rPr>
              <w:t xml:space="preserve">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Paulina Drzymała – kl. 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Igor Szubra – kl. 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22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I Ogólnopolskiego Konkursu Języka Niemieckiego: ”Lust auf Deutsch?” Die (Inter) nationale Deutsch- Olympiade – etap szkolny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16.01.2025r.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Tomasz Mastalerz – kl. VIII c – awans do etapu regionalnego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23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Gminny Konkurs Kolęd i Pastorałek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16.01.2025r.</w:t>
            </w:r>
          </w:p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17.01.2025r.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I – III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 . </w:t>
            </w:r>
            <w:r>
              <w:rPr>
                <w:sz w:val="24"/>
                <w:szCs w:val="24"/>
              </w:rPr>
              <w:t>– Liliana Chochołek – kl. III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Konstancja Gębarowska – kl. 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hd w:val="clear" w:color="auto" w:fill="FFFFFF"/>
              <w:suppressAutoHyphens w:val="0"/>
              <w:spacing w:before="100" w:after="100"/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</w:pPr>
            <w:r>
              <w:rPr>
                <w:rFonts w:eastAsia="Times New Roman"/>
                <w:b/>
                <w:bCs/>
                <w:color w:val="000000"/>
                <w:kern w:val="0"/>
                <w:sz w:val="24"/>
                <w:szCs w:val="24"/>
                <w:lang w:eastAsia="pl-PL"/>
              </w:rPr>
              <w:t>Klasy IV – VIII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Emilia Kiełtyka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Adrian Janas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24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Ogólnopolski Konkurs Wiedzy Pożarniczej – etap szkolny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Display" w:hAnsi="Aptos Display"/>
                <w:b/>
                <w:bCs/>
                <w:color w:val="000000"/>
                <w:sz w:val="22"/>
                <w:szCs w:val="22"/>
              </w:rPr>
              <w:t>22.01.2025r.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Szymon Mikuś – kl. VII b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            </w:t>
            </w:r>
            <w:r>
              <w:rPr>
                <w:sz w:val="24"/>
                <w:szCs w:val="24"/>
              </w:rPr>
              <w:t>Alicja Nowotyńska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 . </w:t>
            </w:r>
            <w:r>
              <w:rPr>
                <w:sz w:val="24"/>
                <w:szCs w:val="24"/>
              </w:rPr>
              <w:t>-  Wiktoria Smolik – kl. VI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– Maja Trybus – kl. VI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25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XXXIII Konkurs Kolęd i Pastorałek </w:t>
            </w:r>
            <w:r>
              <w:rPr>
                <w:rFonts w:ascii="Aptos" w:hAnsi="Aptos"/>
                <w:b/>
                <w:bCs/>
                <w:color w:val="000000"/>
              </w:rPr>
              <w:t>Pogranicza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29.01.2025r.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Adrian Janas  - kl. V 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26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Liga Lektur Szkolnych „Opowieści z Narnii. Lew, Czarownica i stara szafa”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13.02.2025r.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Milena Sitek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Dawid Stój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Kacper Kłosowicz – kl. IV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Michalina Gida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27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Liga Lektur Szkolnych „Władca Lewawu”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14.02.2025r.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Kornelia Wilk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Antonina Dubiel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Nadia Baran 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Gabriela Nocek – kl. V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28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Konkurs Plastyczny „Armia </w:t>
            </w:r>
            <w:r>
              <w:rPr>
                <w:rFonts w:ascii="Aptos" w:hAnsi="Aptos"/>
                <w:b/>
                <w:bCs/>
                <w:color w:val="000000"/>
              </w:rPr>
              <w:t>Krajowa w służbie Ojczyźnie”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14.02.2025r.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Kacper Woźniak  – kl. VIII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Lena Pitrus – kl. VII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29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Ogólnopolski Konkurs Wiedzy Pożarniczej – etap gminny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07.03.2025r.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Szymon Mikuś – kl. VII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Alicja Nowotyńska – kl.</w:t>
            </w:r>
            <w:r>
              <w:rPr>
                <w:sz w:val="24"/>
                <w:szCs w:val="24"/>
              </w:rPr>
              <w:t xml:space="preserve"> IV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30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Konkurs ortograficzny klas VI - VI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11.03.2025r.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Klasa IV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Gaja Krok – kl. IV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Kacper Więch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Miłosz Głowacki  – kl. IV c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Michalina Gida  -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Klasa V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Mateusz Tuleja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</w:t>
            </w:r>
            <w:r>
              <w:rPr>
                <w:b/>
                <w:bCs/>
                <w:sz w:val="24"/>
                <w:szCs w:val="24"/>
              </w:rPr>
              <w:t xml:space="preserve"> m.</w:t>
            </w:r>
            <w:r>
              <w:rPr>
                <w:sz w:val="24"/>
                <w:szCs w:val="24"/>
              </w:rPr>
              <w:t xml:space="preserve"> – Kornelia Wilk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Karolina Buczyńska 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Klasa VI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Zuzanna Stój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Oliwia Kiełtyka – kl. VI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Wiktoria Jantoń  – kl. VI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31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Szkolny konkurs czytelniczy ze znajomości baśni Ch. Andersena </w:t>
            </w:r>
            <w:r>
              <w:rPr>
                <w:rFonts w:ascii="Aptos" w:hAnsi="Aptos"/>
                <w:b/>
                <w:bCs/>
                <w:color w:val="000000"/>
              </w:rPr>
              <w:t>„Królowa Śniegu”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13.03.2025r.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Julia Urbanik – kl. III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Liliana Mróz – kl. III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Liliana Chochołek – kl. III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Joanna Kobak – kl. III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Mariola Florek – kl. 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- Aleksandra Nowak  - kl. I</w:t>
            </w:r>
            <w:r>
              <w:rPr>
                <w:sz w:val="24"/>
                <w:szCs w:val="24"/>
              </w:rPr>
              <w:t>II b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>Magdalena Nocek – III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Wyróżnienie: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Natalia Gierek – kl. III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Filip Bugiel – kl. III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32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V Gminny Turniej Profilaktyczny – plakat profilaktyczny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14.03.2025r.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Szkoła Podstawowa w Jedliczu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33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VI Powiatowy Konkurs </w:t>
            </w:r>
            <w:r>
              <w:rPr>
                <w:rFonts w:ascii="Aptos" w:hAnsi="Aptos"/>
                <w:b/>
                <w:bCs/>
                <w:color w:val="000000"/>
              </w:rPr>
              <w:t>Matematyczny im. I. Łukasiewicza – etap szkolny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18.03.2025r.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Bartosz Borek – kl. VIII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34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Konkurs Matematyczny BEKA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20.03.2025r.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Klasa IV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- Kacper Pychyński - kl. IV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- Jan Bienia – kl. IV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lastRenderedPageBreak/>
              <w:t>Klasa VI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 xml:space="preserve">- Tomasz Janas – kl. </w:t>
            </w:r>
            <w:r>
              <w:rPr>
                <w:sz w:val="24"/>
                <w:szCs w:val="24"/>
              </w:rPr>
              <w:t>VI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Klasa VII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- Milena Malik – kl. VII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- Mikołaj Trybus – kl. VII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Klasa VIII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- Anna Bielawka - kl. VIII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- Antoni Gęsiak - kl. VIII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35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Szkolny Konkurs Matematyczny dla uczniów klas pierwszych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21.03.2025r.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- </w:t>
            </w:r>
            <w:r>
              <w:rPr>
                <w:sz w:val="24"/>
                <w:szCs w:val="24"/>
              </w:rPr>
              <w:t>Leon</w:t>
            </w:r>
            <w:r>
              <w:rPr>
                <w:sz w:val="24"/>
                <w:szCs w:val="24"/>
              </w:rPr>
              <w:t xml:space="preserve"> Trybus – kl. I b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- Zofia Jamrogiewicz  - kl. 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- Igor Szubra – kl.  I b 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Wyróżnienie: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Daria Abram – kl. I c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Lena Lawera – kl. I b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Anna Voitenko  - kl. I b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Oskar Pieniążek – kl. I b 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36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Liga Lektur Szkolnych „Felix, Net i Nika oraz</w:t>
            </w:r>
            <w:r>
              <w:rPr>
                <w:rFonts w:ascii="Aptos" w:hAnsi="Aptos"/>
                <w:b/>
                <w:bCs/>
                <w:color w:val="000000"/>
              </w:rPr>
              <w:t xml:space="preserve"> Gang Niewidzialnych Ludzi”</w:t>
            </w:r>
          </w:p>
          <w:p w:rsidR="007C328E" w:rsidRDefault="007C328E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26.03.2025r.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Tymoteusz Kret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Zuzanna Stój – kl. VI a 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Oliwia Kiełtyka  – kl. VI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Wiktoria Jantoń – kl. VI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37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</w:pPr>
            <w:r>
              <w:rPr>
                <w:rFonts w:ascii="Aptos" w:hAnsi="Aptos"/>
                <w:b/>
                <w:bCs/>
                <w:color w:val="000000"/>
              </w:rPr>
              <w:t>Szkolny konkurs języka niemieckiego "Der Schulmeister</w:t>
            </w:r>
            <w:r>
              <w:rPr>
                <w:rFonts w:ascii="Aptos" w:hAnsi="Aptos"/>
                <w:b/>
                <w:bCs/>
                <w:color w:val="000000"/>
                <w:u w:val="single"/>
              </w:rPr>
              <w:t xml:space="preserve"> in </w:t>
            </w:r>
            <w:r>
              <w:rPr>
                <w:rFonts w:ascii="Aptos" w:hAnsi="Aptos"/>
                <w:b/>
                <w:bCs/>
                <w:color w:val="000000"/>
                <w:u w:val="single"/>
              </w:rPr>
              <w:t>Deutsch"- „ Mistrz Języka Niemieckiego”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26.03.2025r.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sz w:val="24"/>
                <w:szCs w:val="24"/>
              </w:rPr>
              <w:t>Milena Malik – kl. VII b –</w:t>
            </w:r>
            <w:r>
              <w:rPr>
                <w:b/>
                <w:bCs/>
                <w:sz w:val="24"/>
                <w:szCs w:val="24"/>
              </w:rPr>
              <w:t xml:space="preserve"> mistrz</w:t>
            </w:r>
          </w:p>
          <w:p w:rsidR="007C328E" w:rsidRDefault="006F1028">
            <w:pPr>
              <w:spacing w:after="0"/>
            </w:pPr>
            <w:r>
              <w:rPr>
                <w:sz w:val="24"/>
                <w:szCs w:val="24"/>
              </w:rPr>
              <w:t>Tomasz Mastalerz – kl. VIII c</w:t>
            </w:r>
            <w:r>
              <w:rPr>
                <w:b/>
                <w:bCs/>
                <w:sz w:val="24"/>
                <w:szCs w:val="24"/>
              </w:rPr>
              <w:t xml:space="preserve"> – mistrz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Klasa VII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– Lena Pitrus – kl. VII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Antonina Wrona – kl. VII b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Szymon Mikuś – kl. VII b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Klasa </w:t>
            </w:r>
            <w:r>
              <w:rPr>
                <w:b/>
                <w:bCs/>
                <w:sz w:val="24"/>
                <w:szCs w:val="24"/>
              </w:rPr>
              <w:t>VIII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– Wiktoria Kłosowicz – kl. VIII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Dominika Kudroń – kl. VIII c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               </w:t>
            </w:r>
            <w:r>
              <w:rPr>
                <w:sz w:val="24"/>
                <w:szCs w:val="24"/>
              </w:rPr>
              <w:t>Blanka Trybus – kl. VIII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38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Konkursu historyczny  „Krosno i powiat krośnieński – historia i współczesność” – etap szkolny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27.03.2025r.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Szymon Mikuś – </w:t>
            </w:r>
            <w:r>
              <w:rPr>
                <w:sz w:val="24"/>
                <w:szCs w:val="24"/>
              </w:rPr>
              <w:t>kl. VII b – awans do etapu powiatowego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39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Konkursy – dzień otwarty LO w Jedliczu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28.03.2025r.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Konkurs języka angielskiego ” Check your English”: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 </w:t>
            </w:r>
            <w:r>
              <w:rPr>
                <w:sz w:val="24"/>
                <w:szCs w:val="24"/>
              </w:rPr>
              <w:t>- Alan Pelczar – kl. VII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- Olga Machowska – kl. VIII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Konkurs wiedzy o państwach </w:t>
            </w:r>
            <w:r>
              <w:rPr>
                <w:b/>
                <w:bCs/>
                <w:sz w:val="24"/>
                <w:szCs w:val="24"/>
              </w:rPr>
              <w:t>niemieckojęzycznych: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- Kacper Waluś – kl. VIII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- Tomasz Mastalerz – kl. VIII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Quiz wiedzy na temat bezpieczeństwa w Internecie: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 </w:t>
            </w:r>
            <w:r>
              <w:rPr>
                <w:sz w:val="24"/>
                <w:szCs w:val="24"/>
              </w:rPr>
              <w:t>- Kamil Klatka – kl. VIII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- Maja Machowska – kl. VIII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- Franciszek Zagórski – kl. VI</w:t>
            </w:r>
            <w:r>
              <w:rPr>
                <w:sz w:val="24"/>
                <w:szCs w:val="24"/>
              </w:rPr>
              <w:t>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Strzelectwo (Dziewczyny): 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-  Amelia Kłosowicz – kl. VIII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- Gabriela Jaskółka – kl. VIII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-  Anna Bielawka – kl. VIII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Strzelectwo (Chłopcy):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- Julian Wojnar – kl. VII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Gra terenowa: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- SP w Jedliczu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40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Przedmiotowy Konkurs Kuratoryjny z Geografii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31.03.2025r.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sz w:val="24"/>
                <w:szCs w:val="24"/>
              </w:rPr>
              <w:t>Kajetan Świeboda –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kl. VIII a -</w:t>
            </w:r>
            <w:r>
              <w:rPr>
                <w:b/>
                <w:bCs/>
                <w:sz w:val="24"/>
                <w:szCs w:val="24"/>
              </w:rPr>
              <w:t xml:space="preserve"> finalista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41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Liga Lektur Szkolnych „Mitologia”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08.04.2025r.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Kornelia Wilk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Karolina Buczyńska – kl. V a 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Nikola Kamińska  – kl. V </w:t>
            </w:r>
            <w:r>
              <w:rPr>
                <w:sz w:val="24"/>
                <w:szCs w:val="24"/>
              </w:rPr>
              <w:t>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Wiktoria Buczyńska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42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Powiatowy Konkurs Języka Angielskiego AngloJOY dla uczniów klas 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11.04.2025r.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Julia Strączek – kl. VI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sz w:val="24"/>
                <w:szCs w:val="24"/>
              </w:rPr>
              <w:t>II m. – Wiktor Miś (ex aequo) – kl. VI b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43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Liga Lektur Szkolnych „Szkoła Latania” oraz </w:t>
            </w:r>
            <w:r>
              <w:rPr>
                <w:rFonts w:ascii="Aptos" w:hAnsi="Aptos"/>
                <w:b/>
                <w:bCs/>
                <w:color w:val="000000"/>
              </w:rPr>
              <w:t>„Dzień Śmiechały”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11.04.2025.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Dawid Stój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Milena Sitek – kl. IV b 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Karol Głowacki  – kl. IV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Michalina Gida – kl. IV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44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Wojewódzki Konkurs Plastyczny „Moja miejscowość i region są piękne”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11.04.2025r.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Julia Strączek – kl. VI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45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Ogólnopolski Turniej Wiedzy Pożarniczej – etap powiatowy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11.04.2025r.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– Szymon Mikuś – kl. VII b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46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Gminny Konkurs na „Projekt Kartki Wielkanocnej”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14.04.2025r.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 xml:space="preserve">– Julia Strączek (ex aequo) – kl. </w:t>
            </w:r>
            <w:r>
              <w:rPr>
                <w:sz w:val="24"/>
                <w:szCs w:val="24"/>
              </w:rPr>
              <w:t>VI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Milena Ryczek – kl. 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Aleksandra Jeż – kl. V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Aleksandra Garbacik – kl. VII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47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Konkurs Plastyki Dzieci i Młodzieży Pogranicza „Kredki 2025”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15.04.2025r.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Maja Kiełtyka – kl. VII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48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Szkolny Konkurs na Palmę </w:t>
            </w:r>
            <w:r>
              <w:rPr>
                <w:rFonts w:ascii="Aptos" w:hAnsi="Aptos"/>
                <w:b/>
                <w:bCs/>
                <w:color w:val="000000"/>
              </w:rPr>
              <w:t>Wielkanocną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16.04.2025r.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 I – III i oddział O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- Fabian Hłyń  - kl. 0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- Karol Sokołowski – kl. 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 xml:space="preserve">- </w:t>
            </w:r>
            <w:r>
              <w:t>Maja Dąbrowska – kl. II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               Julia Kozubal – kl. II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Wyróżnienie: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Marika Forgiel  - kl. 0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Ania Lorens  - kl. 0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Maja Uram – kl. 0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Anna Dyakiv – kl. 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Emilia Kozubal – kl. 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Zofia Nowotyńska – kl. 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Milena Ryczek – kl. 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Dawid Doniek  - kl. 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Maria Giemza  kl. 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Maria Wolanin – kl. I b     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Oskar Bondaronek  - kl. 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Karolina Furtek – kl. 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Julia Kędra</w:t>
            </w:r>
            <w:r>
              <w:rPr>
                <w:sz w:val="24"/>
                <w:szCs w:val="24"/>
              </w:rPr>
              <w:t xml:space="preserve">  - kl. 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Adrianna Krawczyk – kl. 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Anastazja Maćkowska – kl. 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Alina Lorens – kl. II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Weronika Jaklik – kl. II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Karol Słowik – kl. II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Aleksandra Stasiczak  - kl. II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Tymon Woźniak  - kl. II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Bartłomiej Wróbel – kl. II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Antoni Ziobrowski  - </w:t>
            </w:r>
            <w:r>
              <w:rPr>
                <w:sz w:val="24"/>
                <w:szCs w:val="24"/>
              </w:rPr>
              <w:t>kl. II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Aleksandra Krzysztyniak  - kl. III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Aleksandra Szymbara  – kl. III b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  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IV – VIII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-  </w:t>
            </w:r>
            <w:r>
              <w:rPr>
                <w:sz w:val="24"/>
                <w:szCs w:val="24"/>
              </w:rPr>
              <w:t>Antoni Dąbrowski – kl. 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-  </w:t>
            </w:r>
            <w:r>
              <w:rPr>
                <w:sz w:val="24"/>
                <w:szCs w:val="24"/>
              </w:rPr>
              <w:t>Karol Rybicki – kl. V a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              </w:t>
            </w:r>
            <w:r>
              <w:rPr>
                <w:sz w:val="24"/>
                <w:szCs w:val="24"/>
              </w:rPr>
              <w:t>Zuzanna Peszko – kl. 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-  </w:t>
            </w:r>
            <w:r>
              <w:rPr>
                <w:sz w:val="24"/>
                <w:szCs w:val="24"/>
              </w:rPr>
              <w:t>Julia Pilch – kl. V a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               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Maja Trybus – kl. VI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Wyróżnienie: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Lena Smolik – kl. IV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Karolina Zagórska  - kl. IV b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Aleksandra Jeż – kl. V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Oliwia Kiełtyka – kl. VI b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Maja Płonka – kl. VII 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49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XII Powiatowy Konkurs Polskiej Pieśni Religijnej „Śpiewajmy Świętym”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24.04.2025r. 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Wyróżnienie: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Adrian Janas – kl. 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50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Powiatowe Zawody Rowerowe w zakresie Bezpieczeństwa Ruchu Drogowego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25.04.2025r. 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III – V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Drużynowo: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– SP w Jedliczu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Indywidualnie: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Dorian Kobak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VI – VIII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Drużynowo:</w:t>
            </w:r>
          </w:p>
          <w:p w:rsidR="007C328E" w:rsidRDefault="006F1028">
            <w:pPr>
              <w:spacing w:after="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I m.  </w:t>
            </w:r>
            <w:r>
              <w:rPr>
                <w:sz w:val="24"/>
                <w:szCs w:val="24"/>
              </w:rPr>
              <w:t xml:space="preserve">– SP w </w:t>
            </w:r>
            <w:r>
              <w:rPr>
                <w:sz w:val="24"/>
                <w:szCs w:val="24"/>
              </w:rPr>
              <w:t>Jedliczu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Indywidualnie:</w:t>
            </w:r>
          </w:p>
          <w:p w:rsidR="007C328E" w:rsidRDefault="006F1028">
            <w:pPr>
              <w:spacing w:after="0"/>
              <w:jc w:val="both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Eryk Łuszcz – kl. VI b</w:t>
            </w:r>
          </w:p>
          <w:p w:rsidR="007C328E" w:rsidRDefault="007C328E">
            <w:pPr>
              <w:spacing w:after="0"/>
              <w:jc w:val="both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– Szymon Mikuś – kl. VII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Kamil Kiełtyka – kl. VIII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51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Konkurs Plastyczny „Od snów do Fantastycznych Światów”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30.04.2025r.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Nagrodzona: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Antonina Wrona – kl. VII b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52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Dzień Otwarty </w:t>
            </w:r>
            <w:r>
              <w:rPr>
                <w:rFonts w:ascii="Aptos" w:hAnsi="Aptos"/>
                <w:b/>
                <w:bCs/>
                <w:color w:val="000000"/>
              </w:rPr>
              <w:t>ZS im. Armii Krajowej w Jedliczu - konkursy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30.04.2025r.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„JĘZYK ANGIELSKI – JĘZYK I KULTURA”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– Maja Żebracka –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kl. VIII c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lastRenderedPageBreak/>
              <w:t xml:space="preserve">III m. </w:t>
            </w:r>
            <w:r>
              <w:rPr>
                <w:sz w:val="24"/>
                <w:szCs w:val="24"/>
              </w:rPr>
              <w:t>– Jeremiasz Gębarowski – kl. VIII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„ŻYJĘ ZDROWO”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– Mateusz furtek – kl. VIII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„TOR SPRAWNOŚCIOWY”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>SP w Jedliczu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53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Szkolny konkurs na hasło  reklamujące segregacje odpadów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12.05.2025r.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Karolina Buczyńska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Kornelia Wilk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– Julia Nowak – kl. 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54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Szkolne eliminacje Konkursu  Języka Angielskiego „The Junior</w:t>
            </w:r>
            <w:r>
              <w:rPr>
                <w:rFonts w:ascii="Aptos" w:hAnsi="Aptos"/>
                <w:b/>
                <w:bCs/>
                <w:color w:val="000000"/>
              </w:rPr>
              <w:t xml:space="preserve"> Master of English”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16.05.2025r.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Do etapu gminnego zakwalifikowali się: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Konstancja Gębarowska – kl. III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Mariola Florek – kl. III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Józef Cieślik – kl. III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55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Liga Lektur Szkolnych „Tajemniczy ogród”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16.05.2025r.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- Dawid Stój – kl. IV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 </w:t>
            </w:r>
            <w:r>
              <w:rPr>
                <w:sz w:val="24"/>
                <w:szCs w:val="24"/>
              </w:rPr>
              <w:t>- Emilia Gryziec – kl. IV c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- Mikołaj Żychowski – kl. IV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Kacper Kłosowicz – kl. IV c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56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Finał Wojewódzki XLVI Ogólnopolskiego Turnieju Bezpieczeństwa Ruchu Drogowego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19.05.2025r.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XIII m</w:t>
            </w:r>
            <w:r>
              <w:rPr>
                <w:sz w:val="24"/>
                <w:szCs w:val="24"/>
              </w:rPr>
              <w:t>. – SP w Jedliczu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57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Liga Lektur Szkolnych </w:t>
            </w:r>
            <w:r>
              <w:rPr>
                <w:rFonts w:ascii="Aptos" w:hAnsi="Aptos"/>
                <w:b/>
                <w:bCs/>
                <w:color w:val="000000"/>
              </w:rPr>
              <w:t>„W pustyni i w puszczy”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20.05.2025r.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Kornelia Wilk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Gabriel Scheider – kl. V b 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Antonii Dąbrowski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Amelia Żuchowska – kl. V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58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Liga Lektur Szkolnych „Szatan z siódmej klasy”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21.05.2025r.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</w:t>
            </w:r>
            <w:r>
              <w:rPr>
                <w:sz w:val="24"/>
                <w:szCs w:val="24"/>
              </w:rPr>
              <w:t xml:space="preserve"> Zuzanna Stój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Tomasz Janas – kl. VI a 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Tymoteusz Kret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Wiktoria Jantoń – kl. VI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 xml:space="preserve">59 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IX Powiatowy Konkurs z Matematyki dla uczniów klas IV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21.05.2025r.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Jan Bienia – kl. IV b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60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Gminny </w:t>
            </w:r>
            <w:r>
              <w:rPr>
                <w:rFonts w:ascii="Aptos" w:hAnsi="Aptos"/>
                <w:b/>
                <w:bCs/>
                <w:color w:val="000000"/>
              </w:rPr>
              <w:t>Konkurs Języka Angielskiego „The Junior Master of English”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21.05.2025r.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- </w:t>
            </w:r>
            <w:r>
              <w:rPr>
                <w:sz w:val="24"/>
                <w:szCs w:val="24"/>
              </w:rPr>
              <w:t>Konstancja Gębarowska – kl. III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- Mariola Florek – kl. III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Konkurs Ortograficzny „Mistrz Ortografii” dla klas IV - VI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22.05.2025r.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IV: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 xml:space="preserve">– Gaja Krok </w:t>
            </w:r>
            <w:r>
              <w:rPr>
                <w:sz w:val="24"/>
                <w:szCs w:val="24"/>
              </w:rPr>
              <w:t>– kl. IV c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Zianna Żurawiak – kl. IV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Maja Wiśniowska – kl. IV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V:</w:t>
            </w: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</w:t>
            </w: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Filip Zawisza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Dorian Kobak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Kornelia Wilk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Klasy VI: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Julia Strączek – kl. VI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Dorian Zu</w:t>
            </w:r>
            <w:r>
              <w:rPr>
                <w:sz w:val="24"/>
                <w:szCs w:val="24"/>
              </w:rPr>
              <w:t>zanna Stój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Wiktoria Jantoń – kl. VI c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Oliwia Kiełtyka – kl. VI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62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Powiatowy Konkurs Matematyczny „Matematyka bankiem praktycznej wiedzy”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23.05.2025r.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Zofia Jamrogiewicz – kl. I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 .</w:t>
            </w:r>
            <w:r>
              <w:rPr>
                <w:sz w:val="24"/>
                <w:szCs w:val="24"/>
              </w:rPr>
              <w:t xml:space="preserve"> – Arkadiusz Kret – </w:t>
            </w:r>
            <w:r>
              <w:rPr>
                <w:sz w:val="24"/>
                <w:szCs w:val="24"/>
              </w:rPr>
              <w:t>kl. III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– Kacper Pychyński – kl. IV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Wyróżnienie:</w:t>
            </w:r>
          </w:p>
          <w:p w:rsidR="007C328E" w:rsidRDefault="006F1028">
            <w:pPr>
              <w:spacing w:after="0"/>
            </w:pPr>
            <w:r>
              <w:rPr>
                <w:sz w:val="24"/>
                <w:szCs w:val="24"/>
              </w:rPr>
              <w:t>Jan Bienia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– kl. IV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63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Powiatowy Konkurs Plastyczno – Wokalny „Matka w oczach dziecka”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27.05.2025r.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Kategoria plastyczna: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– Kacper Machowski – kl. V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 . </w:t>
            </w:r>
            <w:r>
              <w:rPr>
                <w:sz w:val="24"/>
                <w:szCs w:val="24"/>
              </w:rPr>
              <w:t xml:space="preserve">-  Mariola Florek – kl. </w:t>
            </w:r>
            <w:r>
              <w:rPr>
                <w:sz w:val="24"/>
                <w:szCs w:val="24"/>
              </w:rPr>
              <w:t>III c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Kategoria wokalna: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Wyróżnienie: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Emilia Kiełtyka – kl. IV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64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Ortograficzne Potyczki Trzecioklasistów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03.06.2025r.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 m. </w:t>
            </w:r>
            <w:r>
              <w:rPr>
                <w:sz w:val="24"/>
                <w:szCs w:val="24"/>
              </w:rPr>
              <w:t>– Konstancja Gębarowska – kl. III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 .</w:t>
            </w:r>
            <w:r>
              <w:rPr>
                <w:sz w:val="24"/>
                <w:szCs w:val="24"/>
              </w:rPr>
              <w:t xml:space="preserve"> – Julia Urbanik - kl. III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(ex aequo) </w:t>
            </w:r>
            <w:r>
              <w:rPr>
                <w:sz w:val="24"/>
                <w:szCs w:val="24"/>
              </w:rPr>
              <w:t xml:space="preserve">–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Józef Cieślik - kl. III c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Magdalena Nocek – kl. III b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lastRenderedPageBreak/>
              <w:t>65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Finał Szkolnego Konkursu „Mistrz Ortografii” dla klas IV - VI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04.06.2025r.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Mistrz klas IV: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Zianna  Żurawiak – kl. IV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Mistrz klas V: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Karolina Buczyńska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Mistrz klas VI: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Zuzanna Stój – kl. VI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66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 xml:space="preserve">XIX Finał </w:t>
            </w:r>
            <w:r>
              <w:rPr>
                <w:rFonts w:ascii="Aptos" w:hAnsi="Aptos"/>
                <w:b/>
                <w:bCs/>
                <w:color w:val="000000"/>
              </w:rPr>
              <w:t>Konkursu Historycznego „Krosno i powiat krośnieński – historia i współczesność”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05.06.2025r.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Nagrodzony: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Szymon Mikuś – kl. VII b (pierwsza dziesiątka)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67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Liga Lektur Szkolnych „Kłamczucha”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10.06.2025r.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Kornelia Wilk – kl. V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Antonina </w:t>
            </w:r>
            <w:r>
              <w:rPr>
                <w:sz w:val="24"/>
                <w:szCs w:val="24"/>
              </w:rPr>
              <w:t xml:space="preserve">Dubiel – kl. V b 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Mateusz Tuleja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Gabriel Schneider – kl. V b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68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Liga Lektur Szkolnych „Ten obcy”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11.06.2025r.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– Zuzanna Stój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– Oliwia Kiełtyka – kl. VI b 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Tymoteusz Kret – kl. VI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Wojciech Wodziński – kl. VI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69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Powiatowy Konkurs Matematyczny dla uczniów klas VII „Wycieczka matematyczna po Unii Europejskiej”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12.06.2025r.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 m. </w:t>
            </w:r>
            <w:r>
              <w:rPr>
                <w:sz w:val="24"/>
                <w:szCs w:val="24"/>
              </w:rPr>
              <w:t>– Mikołaj Trybus – kl. VII 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70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Ogólnopolski „Kwietniowy Przegląd Piosenki”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16.06.2025r.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 xml:space="preserve">III m. </w:t>
            </w:r>
            <w:r>
              <w:rPr>
                <w:sz w:val="24"/>
                <w:szCs w:val="24"/>
              </w:rPr>
              <w:t>– Adrian Janas – kl. V a</w:t>
            </w:r>
          </w:p>
        </w:tc>
      </w:tr>
      <w:tr w:rsidR="007C328E">
        <w:tblPrEx>
          <w:tblCellMar>
            <w:top w:w="0" w:type="dxa"/>
            <w:bottom w:w="0" w:type="dxa"/>
          </w:tblCellMar>
        </w:tblPrEx>
        <w:tc>
          <w:tcPr>
            <w:tcW w:w="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jc w:val="center"/>
              <w:rPr>
                <w:rFonts w:ascii="Aptos Display" w:hAnsi="Aptos Display"/>
                <w:b/>
                <w:bCs/>
                <w:color w:val="000000"/>
              </w:rPr>
            </w:pPr>
            <w:r>
              <w:rPr>
                <w:rFonts w:ascii="Aptos Display" w:hAnsi="Aptos Display"/>
                <w:b/>
                <w:bCs/>
                <w:color w:val="000000"/>
              </w:rPr>
              <w:t>71</w:t>
            </w:r>
          </w:p>
        </w:tc>
        <w:tc>
          <w:tcPr>
            <w:tcW w:w="3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Szkolny Konkurs Piosenki Obcojęzycznej „ Let’s sing in English”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pStyle w:val="NormalnyWeb"/>
              <w:rPr>
                <w:rFonts w:ascii="Aptos" w:hAnsi="Aptos"/>
                <w:b/>
                <w:bCs/>
                <w:color w:val="000000"/>
              </w:rPr>
            </w:pPr>
            <w:r>
              <w:rPr>
                <w:rFonts w:ascii="Aptos" w:hAnsi="Aptos"/>
                <w:b/>
                <w:bCs/>
                <w:color w:val="000000"/>
              </w:rPr>
              <w:t>16.06.2025r.</w:t>
            </w:r>
          </w:p>
        </w:tc>
        <w:tc>
          <w:tcPr>
            <w:tcW w:w="43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 m.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(ex aequo) </w:t>
            </w:r>
            <w:r>
              <w:rPr>
                <w:sz w:val="24"/>
                <w:szCs w:val="24"/>
              </w:rPr>
              <w:t>–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Liliana Chochołek – kl. III a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Emilia Stój – kl. 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 m.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(ex aequo) </w:t>
            </w:r>
            <w:r>
              <w:rPr>
                <w:sz w:val="24"/>
                <w:szCs w:val="24"/>
              </w:rPr>
              <w:t>–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Maria Wolanin – kl. I c</w:t>
            </w:r>
          </w:p>
          <w:p w:rsidR="007C328E" w:rsidRDefault="006F1028">
            <w:pPr>
              <w:spacing w:after="0"/>
            </w:pPr>
            <w:r>
              <w:rPr>
                <w:sz w:val="24"/>
                <w:szCs w:val="24"/>
              </w:rPr>
              <w:t xml:space="preserve">Anna Zagórska – kl. II a 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</w:pPr>
            <w:r>
              <w:rPr>
                <w:b/>
                <w:bCs/>
                <w:sz w:val="24"/>
                <w:szCs w:val="24"/>
              </w:rPr>
              <w:t>III m.</w:t>
            </w:r>
            <w:r>
              <w:rPr>
                <w:sz w:val="24"/>
                <w:szCs w:val="24"/>
              </w:rPr>
              <w:t xml:space="preserve"> – Alina Lorens - kl. II a</w:t>
            </w:r>
          </w:p>
          <w:p w:rsidR="007C328E" w:rsidRDefault="007C328E">
            <w:pPr>
              <w:spacing w:after="0"/>
              <w:rPr>
                <w:sz w:val="24"/>
                <w:szCs w:val="24"/>
              </w:rPr>
            </w:pPr>
          </w:p>
          <w:p w:rsidR="007C328E" w:rsidRDefault="006F1028">
            <w:pPr>
              <w:spacing w:after="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Wyróżnienie: 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Martyna Buczyńska – kl. 0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Ignacy Cieślik – kl. 0</w:t>
            </w:r>
          </w:p>
          <w:p w:rsidR="007C328E" w:rsidRDefault="006F1028">
            <w:pPr>
              <w:spacing w:after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Maja Trybus – kl. II a</w:t>
            </w:r>
          </w:p>
          <w:p w:rsidR="007C328E" w:rsidRDefault="007C328E">
            <w:pPr>
              <w:spacing w:after="0"/>
              <w:rPr>
                <w:b/>
                <w:bCs/>
                <w:sz w:val="24"/>
                <w:szCs w:val="24"/>
              </w:rPr>
            </w:pPr>
          </w:p>
        </w:tc>
      </w:tr>
    </w:tbl>
    <w:p w:rsidR="007C328E" w:rsidRDefault="007C328E">
      <w:pPr>
        <w:pStyle w:val="NormalnyWeb"/>
        <w:shd w:val="clear" w:color="auto" w:fill="FFFFFF"/>
        <w:rPr>
          <w:rFonts w:ascii="Fira Sans Condensed" w:hAnsi="Fira Sans Condensed"/>
          <w:color w:val="000000"/>
          <w:sz w:val="30"/>
          <w:szCs w:val="30"/>
        </w:rPr>
      </w:pPr>
    </w:p>
    <w:p w:rsidR="007C328E" w:rsidRDefault="007C328E">
      <w:pPr>
        <w:pStyle w:val="NormalnyWeb"/>
        <w:shd w:val="clear" w:color="auto" w:fill="FFFFFF"/>
        <w:rPr>
          <w:rFonts w:ascii="Fira Sans Condensed" w:hAnsi="Fira Sans Condensed"/>
          <w:color w:val="000000"/>
          <w:sz w:val="30"/>
          <w:szCs w:val="30"/>
        </w:rPr>
      </w:pPr>
    </w:p>
    <w:p w:rsidR="007C328E" w:rsidRDefault="007C328E"/>
    <w:sectPr w:rsidR="007C328E">
      <w:pgSz w:w="11906" w:h="16838"/>
      <w:pgMar w:top="720" w:right="720" w:bottom="720" w:left="7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F1028" w:rsidRDefault="006F1028">
      <w:pPr>
        <w:spacing w:after="0"/>
      </w:pPr>
      <w:r>
        <w:separator/>
      </w:r>
    </w:p>
  </w:endnote>
  <w:endnote w:type="continuationSeparator" w:id="0">
    <w:p w:rsidR="006F1028" w:rsidRDefault="006F102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</w:font>
  <w:font w:name="Fira Sans Condensed">
    <w:altName w:val="Arial"/>
    <w:charset w:val="00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F1028" w:rsidRDefault="006F1028">
      <w:pPr>
        <w:spacing w:after="0"/>
      </w:pPr>
      <w:r>
        <w:rPr>
          <w:color w:val="000000"/>
        </w:rPr>
        <w:separator/>
      </w:r>
    </w:p>
  </w:footnote>
  <w:footnote w:type="continuationSeparator" w:id="0">
    <w:p w:rsidR="006F1028" w:rsidRDefault="006F102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7C328E"/>
    <w:rsid w:val="0019201B"/>
    <w:rsid w:val="006F1028"/>
    <w:rsid w:val="007C3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8EFA3F-BE96-4F3B-A5C2-AC55D45B45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ptos" w:eastAsia="Aptos" w:hAnsi="Aptos" w:cs="Times New Roman"/>
        <w:kern w:val="3"/>
        <w:sz w:val="22"/>
        <w:szCs w:val="22"/>
        <w:lang w:val="pl-PL" w:eastAsia="en-US" w:bidi="ar-SA"/>
      </w:rPr>
    </w:rPrDefault>
    <w:pPrDefault>
      <w:pPr>
        <w:autoSpaceDN w:val="0"/>
        <w:spacing w:after="1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paragraph" w:styleId="Nagwek1">
    <w:name w:val="heading 1"/>
    <w:basedOn w:val="Normalny"/>
    <w:next w:val="Normalny"/>
    <w:pPr>
      <w:keepNext/>
      <w:keepLines/>
      <w:spacing w:before="360" w:after="80"/>
      <w:outlineLvl w:val="0"/>
    </w:pPr>
    <w:rPr>
      <w:rFonts w:ascii="Aptos Display" w:eastAsia="Times New Roman" w:hAnsi="Aptos Display"/>
      <w:color w:val="0F4761"/>
      <w:sz w:val="40"/>
      <w:szCs w:val="40"/>
    </w:rPr>
  </w:style>
  <w:style w:type="paragraph" w:styleId="Nagwek2">
    <w:name w:val="heading 2"/>
    <w:basedOn w:val="Normalny"/>
    <w:next w:val="Normalny"/>
    <w:pPr>
      <w:keepNext/>
      <w:keepLines/>
      <w:spacing w:before="160" w:after="80"/>
      <w:outlineLvl w:val="1"/>
    </w:pPr>
    <w:rPr>
      <w:rFonts w:ascii="Aptos Display" w:eastAsia="Times New Roman" w:hAnsi="Aptos Display"/>
      <w:color w:val="0F4761"/>
      <w:sz w:val="32"/>
      <w:szCs w:val="32"/>
    </w:rPr>
  </w:style>
  <w:style w:type="paragraph" w:styleId="Nagwek3">
    <w:name w:val="heading 3"/>
    <w:basedOn w:val="Normalny"/>
    <w:next w:val="Normalny"/>
    <w:pPr>
      <w:keepNext/>
      <w:keepLines/>
      <w:spacing w:before="160" w:after="80"/>
      <w:outlineLvl w:val="2"/>
    </w:pPr>
    <w:rPr>
      <w:rFonts w:eastAsia="Times New Roman"/>
      <w:color w:val="0F4761"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80" w:after="40"/>
      <w:outlineLvl w:val="3"/>
    </w:pPr>
    <w:rPr>
      <w:rFonts w:eastAsia="Times New Roman"/>
      <w:i/>
      <w:iCs/>
      <w:color w:val="0F4761"/>
    </w:rPr>
  </w:style>
  <w:style w:type="paragraph" w:styleId="Nagwek5">
    <w:name w:val="heading 5"/>
    <w:basedOn w:val="Normalny"/>
    <w:next w:val="Normalny"/>
    <w:pPr>
      <w:keepNext/>
      <w:keepLines/>
      <w:spacing w:before="80" w:after="40"/>
      <w:outlineLvl w:val="4"/>
    </w:pPr>
    <w:rPr>
      <w:rFonts w:eastAsia="Times New Roman"/>
      <w:color w:val="0F4761"/>
    </w:rPr>
  </w:style>
  <w:style w:type="paragraph" w:styleId="Nagwek6">
    <w:name w:val="heading 6"/>
    <w:basedOn w:val="Normalny"/>
    <w:next w:val="Normalny"/>
    <w:pPr>
      <w:keepNext/>
      <w:keepLines/>
      <w:spacing w:before="40" w:after="0"/>
      <w:outlineLvl w:val="5"/>
    </w:pPr>
    <w:rPr>
      <w:rFonts w:eastAsia="Times New Roman"/>
      <w:i/>
      <w:iCs/>
      <w:color w:val="595959"/>
    </w:rPr>
  </w:style>
  <w:style w:type="paragraph" w:styleId="Nagwek7">
    <w:name w:val="heading 7"/>
    <w:basedOn w:val="Normalny"/>
    <w:next w:val="Normalny"/>
    <w:pPr>
      <w:keepNext/>
      <w:keepLines/>
      <w:spacing w:before="40" w:after="0"/>
      <w:outlineLvl w:val="6"/>
    </w:pPr>
    <w:rPr>
      <w:rFonts w:eastAsia="Times New Roman"/>
      <w:color w:val="595959"/>
    </w:rPr>
  </w:style>
  <w:style w:type="paragraph" w:styleId="Nagwek8">
    <w:name w:val="heading 8"/>
    <w:basedOn w:val="Normalny"/>
    <w:next w:val="Normalny"/>
    <w:pPr>
      <w:keepNext/>
      <w:keepLines/>
      <w:spacing w:after="0"/>
      <w:outlineLvl w:val="7"/>
    </w:pPr>
    <w:rPr>
      <w:rFonts w:eastAsia="Times New Roman"/>
      <w:i/>
      <w:iCs/>
      <w:color w:val="272727"/>
    </w:rPr>
  </w:style>
  <w:style w:type="paragraph" w:styleId="Nagwek9">
    <w:name w:val="heading 9"/>
    <w:basedOn w:val="Normalny"/>
    <w:next w:val="Normalny"/>
    <w:pPr>
      <w:keepNext/>
      <w:keepLines/>
      <w:spacing w:after="0"/>
      <w:outlineLvl w:val="8"/>
    </w:pPr>
    <w:rPr>
      <w:rFonts w:eastAsia="Times New Roman"/>
      <w:color w:val="2727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Nagwek2Znak">
    <w:name w:val="Nagłówek 2 Znak"/>
    <w:basedOn w:val="Domylnaczcionkaakapitu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Nagwek3Znak">
    <w:name w:val="Nagłówek 3 Znak"/>
    <w:basedOn w:val="Domylnaczcionkaakapitu"/>
    <w:rPr>
      <w:rFonts w:eastAsia="Times New Roman" w:cs="Times New Roman"/>
      <w:color w:val="0F4761"/>
      <w:sz w:val="28"/>
      <w:szCs w:val="28"/>
    </w:rPr>
  </w:style>
  <w:style w:type="character" w:customStyle="1" w:styleId="Nagwek4Znak">
    <w:name w:val="Nagłówek 4 Znak"/>
    <w:basedOn w:val="Domylnaczcionkaakapitu"/>
    <w:rPr>
      <w:rFonts w:eastAsia="Times New Roman" w:cs="Times New Roman"/>
      <w:i/>
      <w:iCs/>
      <w:color w:val="0F4761"/>
    </w:rPr>
  </w:style>
  <w:style w:type="character" w:customStyle="1" w:styleId="Nagwek5Znak">
    <w:name w:val="Nagłówek 5 Znak"/>
    <w:basedOn w:val="Domylnaczcionkaakapitu"/>
    <w:rPr>
      <w:rFonts w:eastAsia="Times New Roman" w:cs="Times New Roman"/>
      <w:color w:val="0F4761"/>
    </w:rPr>
  </w:style>
  <w:style w:type="character" w:customStyle="1" w:styleId="Nagwek6Znak">
    <w:name w:val="Nagłówek 6 Znak"/>
    <w:basedOn w:val="Domylnaczcionkaakapitu"/>
    <w:rPr>
      <w:rFonts w:eastAsia="Times New Roman" w:cs="Times New Roman"/>
      <w:i/>
      <w:iCs/>
      <w:color w:val="595959"/>
    </w:rPr>
  </w:style>
  <w:style w:type="character" w:customStyle="1" w:styleId="Nagwek7Znak">
    <w:name w:val="Nagłówek 7 Znak"/>
    <w:basedOn w:val="Domylnaczcionkaakapitu"/>
    <w:rPr>
      <w:rFonts w:eastAsia="Times New Roman" w:cs="Times New Roman"/>
      <w:color w:val="595959"/>
    </w:rPr>
  </w:style>
  <w:style w:type="character" w:customStyle="1" w:styleId="Nagwek8Znak">
    <w:name w:val="Nagłówek 8 Znak"/>
    <w:basedOn w:val="Domylnaczcionkaakapitu"/>
    <w:rPr>
      <w:rFonts w:eastAsia="Times New Roman" w:cs="Times New Roman"/>
      <w:i/>
      <w:iCs/>
      <w:color w:val="272727"/>
    </w:rPr>
  </w:style>
  <w:style w:type="character" w:customStyle="1" w:styleId="Nagwek9Znak">
    <w:name w:val="Nagłówek 9 Znak"/>
    <w:basedOn w:val="Domylnaczcionkaakapitu"/>
    <w:rPr>
      <w:rFonts w:eastAsia="Times New Roman" w:cs="Times New Roman"/>
      <w:color w:val="272727"/>
    </w:rPr>
  </w:style>
  <w:style w:type="paragraph" w:styleId="Tytu">
    <w:name w:val="Title"/>
    <w:basedOn w:val="Normalny"/>
    <w:next w:val="Normalny"/>
    <w:pPr>
      <w:spacing w:after="80"/>
    </w:pPr>
    <w:rPr>
      <w:rFonts w:ascii="Aptos Display" w:eastAsia="Times New Roman" w:hAnsi="Aptos Display"/>
      <w:spacing w:val="-10"/>
      <w:sz w:val="56"/>
      <w:szCs w:val="56"/>
    </w:rPr>
  </w:style>
  <w:style w:type="character" w:customStyle="1" w:styleId="TytuZnak">
    <w:name w:val="Tytuł Znak"/>
    <w:basedOn w:val="Domylnaczcionkaakapitu"/>
    <w:rPr>
      <w:rFonts w:ascii="Aptos Display" w:eastAsia="Times New Roman" w:hAnsi="Aptos Display" w:cs="Times New Roman"/>
      <w:spacing w:val="-10"/>
      <w:kern w:val="3"/>
      <w:sz w:val="56"/>
      <w:szCs w:val="56"/>
    </w:rPr>
  </w:style>
  <w:style w:type="paragraph" w:styleId="Podtytu">
    <w:name w:val="Subtitle"/>
    <w:basedOn w:val="Normalny"/>
    <w:next w:val="Normalny"/>
    <w:rPr>
      <w:rFonts w:eastAsia="Times New Roman"/>
      <w:color w:val="595959"/>
      <w:spacing w:val="15"/>
      <w:sz w:val="28"/>
      <w:szCs w:val="28"/>
    </w:rPr>
  </w:style>
  <w:style w:type="character" w:customStyle="1" w:styleId="PodtytuZnak">
    <w:name w:val="Podtytuł Znak"/>
    <w:basedOn w:val="Domylnaczcionkaakapitu"/>
    <w:rPr>
      <w:rFonts w:eastAsia="Times New Roman" w:cs="Times New Roman"/>
      <w:color w:val="595959"/>
      <w:spacing w:val="15"/>
      <w:sz w:val="28"/>
      <w:szCs w:val="28"/>
    </w:rPr>
  </w:style>
  <w:style w:type="paragraph" w:styleId="Cytat">
    <w:name w:val="Quote"/>
    <w:basedOn w:val="Normalny"/>
    <w:next w:val="Normalny"/>
    <w:pPr>
      <w:spacing w:before="160"/>
      <w:jc w:val="center"/>
    </w:pPr>
    <w:rPr>
      <w:i/>
      <w:iCs/>
      <w:color w:val="404040"/>
    </w:rPr>
  </w:style>
  <w:style w:type="character" w:customStyle="1" w:styleId="CytatZnak">
    <w:name w:val="Cytat Znak"/>
    <w:basedOn w:val="Domylnaczcionkaakapitu"/>
    <w:rPr>
      <w:i/>
      <w:iCs/>
      <w:color w:val="404040"/>
    </w:rPr>
  </w:style>
  <w:style w:type="paragraph" w:styleId="Akapitzlist">
    <w:name w:val="List Paragraph"/>
    <w:basedOn w:val="Normalny"/>
    <w:pPr>
      <w:ind w:left="720"/>
    </w:pPr>
  </w:style>
  <w:style w:type="character" w:styleId="Wyrnienieintensywne">
    <w:name w:val="Intense Emphasis"/>
    <w:basedOn w:val="Domylnaczcionkaakapitu"/>
    <w:rPr>
      <w:i/>
      <w:iCs/>
      <w:color w:val="0F4761"/>
    </w:rPr>
  </w:style>
  <w:style w:type="paragraph" w:styleId="Cytatintensywny">
    <w:name w:val="Intense Quote"/>
    <w:basedOn w:val="Normalny"/>
    <w:next w:val="Normalny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CytatintensywnyZnak">
    <w:name w:val="Cytat intensywny Znak"/>
    <w:basedOn w:val="Domylnaczcionkaakapitu"/>
    <w:rPr>
      <w:i/>
      <w:iCs/>
      <w:color w:val="0F4761"/>
    </w:rPr>
  </w:style>
  <w:style w:type="character" w:styleId="Odwoanieintensywne">
    <w:name w:val="Intense Reference"/>
    <w:basedOn w:val="Domylnaczcionkaakapitu"/>
    <w:rPr>
      <w:b/>
      <w:bCs/>
      <w:smallCaps/>
      <w:color w:val="0F4761"/>
      <w:spacing w:val="5"/>
    </w:rPr>
  </w:style>
  <w:style w:type="paragraph" w:styleId="NormalnyWeb">
    <w:name w:val="Normal (Web)"/>
    <w:basedOn w:val="Normalny"/>
    <w:pPr>
      <w:spacing w:before="100" w:after="100"/>
    </w:pPr>
    <w:rPr>
      <w:rFonts w:ascii="Times New Roman" w:eastAsia="Times New Roman" w:hAnsi="Times New Roman"/>
      <w:kern w:val="0"/>
      <w:sz w:val="24"/>
      <w:szCs w:val="24"/>
      <w:lang w:eastAsia="pl-PL"/>
    </w:rPr>
  </w:style>
  <w:style w:type="character" w:styleId="Pogrubienie">
    <w:name w:val="Strong"/>
    <w:basedOn w:val="Domylnaczcionkaakapitu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2366</Words>
  <Characters>14202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8379</dc:creator>
  <dc:description/>
  <cp:lastModifiedBy>Dagmara</cp:lastModifiedBy>
  <cp:revision>2</cp:revision>
  <dcterms:created xsi:type="dcterms:W3CDTF">2026-06-14T17:30:00Z</dcterms:created>
  <dcterms:modified xsi:type="dcterms:W3CDTF">2026-06-14T17:30:00Z</dcterms:modified>
</cp:coreProperties>
</file>